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FB7" w:rsidRPr="00C67A7E" w:rsidRDefault="002C5FB7" w:rsidP="002C5FB7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2C5FB7" w:rsidRPr="00C67A7E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C67A7E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C67A7E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C67A7E">
        <w:rPr>
          <w:sz w:val="32"/>
          <w:szCs w:val="32"/>
        </w:rPr>
        <w:t xml:space="preserve">Звіт про медичні кадри </w:t>
      </w:r>
    </w:p>
    <w:p w:rsidR="002C5FB7" w:rsidRPr="00C67A7E" w:rsidRDefault="002C5FB7" w:rsidP="002C5FB7">
      <w:pPr>
        <w:pStyle w:val="4"/>
        <w:keepNext w:val="0"/>
        <w:outlineLvl w:val="3"/>
      </w:pPr>
      <w:r w:rsidRPr="00C67A7E">
        <w:rPr>
          <w:sz w:val="32"/>
          <w:szCs w:val="32"/>
        </w:rPr>
        <w:t xml:space="preserve">за </w:t>
      </w:r>
      <w:r w:rsidR="00C67A7E" w:rsidRPr="00C67A7E">
        <w:rPr>
          <w:sz w:val="32"/>
          <w:szCs w:val="32"/>
        </w:rPr>
        <w:t>20____</w:t>
      </w:r>
      <w:r w:rsidRPr="00C67A7E">
        <w:rPr>
          <w:sz w:val="32"/>
          <w:szCs w:val="32"/>
        </w:rPr>
        <w:t xml:space="preserve"> рік</w:t>
      </w: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2C5FB7" w:rsidRPr="00C67A7E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C67A7E" w:rsidTr="003F1D6E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5"/>
                <w:lang w:val="uk-UA" w:bidi="ar-SA"/>
              </w:rPr>
            </w:pPr>
            <w:r w:rsidRPr="00C67A7E">
              <w:rPr>
                <w:rFonts w:cs="Times New Roman"/>
                <w:b/>
                <w:sz w:val="25"/>
                <w:lang w:val="uk-UA" w:bidi="ar-SA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5"/>
                <w:lang w:val="uk-UA" w:bidi="ar-SA"/>
              </w:rPr>
            </w:pPr>
            <w:r w:rsidRPr="00C67A7E">
              <w:rPr>
                <w:rFonts w:cs="Times New Roman"/>
                <w:b/>
                <w:sz w:val="25"/>
                <w:lang w:val="uk-UA" w:bidi="ar-SA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C67A7E">
              <w:rPr>
                <w:rFonts w:cs="Times New Roman"/>
                <w:b/>
                <w:sz w:val="22"/>
                <w:lang w:val="uk-UA" w:bidi="ar-SA"/>
              </w:rPr>
              <w:t>Форма № 17</w:t>
            </w:r>
            <w:r w:rsidRPr="00C67A7E">
              <w:rPr>
                <w:rFonts w:cs="Times New Roman"/>
                <w:b/>
                <w:sz w:val="22"/>
                <w:lang w:val="uk-UA" w:bidi="ar-SA"/>
              </w:rPr>
              <w:br/>
              <w:t>(річна)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sz w:val="22"/>
                <w:lang w:val="uk-UA" w:bidi="ar-SA"/>
              </w:rPr>
              <w:t>ЗАТВЕРДЖЕНО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Наказ МОЗ України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sz w:val="22"/>
                <w:lang w:val="uk-UA" w:bidi="ar-SA"/>
              </w:rPr>
              <w:br/>
            </w:r>
            <w:r w:rsidRPr="00C67A7E">
              <w:rPr>
                <w:rFonts w:cs="Times New Roman"/>
                <w:lang w:val="uk-UA" w:bidi="ar-SA"/>
              </w:rPr>
              <w:t xml:space="preserve">10 липня 2007 року </w:t>
            </w:r>
            <w:r w:rsidRPr="00C67A7E">
              <w:rPr>
                <w:rFonts w:cs="Times New Roman"/>
                <w:sz w:val="22"/>
                <w:lang w:val="uk-UA" w:bidi="ar-SA"/>
              </w:rPr>
              <w:t>№ 378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(зі змінами згідно з наказами МОЗ 17.06.2013 № 511,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lang w:val="uk-UA" w:bidi="ar-SA"/>
              </w:rPr>
              <w:t>04.10.2018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lang w:val="uk-UA" w:bidi="ar-SA"/>
              </w:rPr>
              <w:t>№ 1802</w:t>
            </w:r>
            <w:r w:rsidRPr="00C67A7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b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 xml:space="preserve">за погодженням із Держстатом </w:t>
            </w:r>
          </w:p>
        </w:tc>
      </w:tr>
      <w:tr w:rsidR="002C5FB7" w:rsidRPr="00DE7A7A" w:rsidTr="003F1D6E"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C67A7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C67A7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  <w:r w:rsidRPr="00C67A7E">
              <w:rPr>
                <w:rFonts w:cs="Times New Roman"/>
                <w:bCs/>
                <w:sz w:val="22"/>
                <w:szCs w:val="22"/>
                <w:lang w:val="uk-UA" w:bidi="ar-SA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Згідно з наказом структур-ного підрозділу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8"/>
                <w:lang w:val="uk-UA" w:bidi="ar-SA"/>
              </w:rPr>
            </w:pPr>
          </w:p>
        </w:tc>
      </w:tr>
      <w:tr w:rsidR="002C5FB7" w:rsidRPr="00C67A7E" w:rsidTr="003F1D6E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both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2. Міністерство охорони здоров'я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 зведений звіт 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Згідно з наказом 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8"/>
                <w:lang w:val="uk-UA" w:bidi="ar-SA"/>
              </w:rPr>
            </w:pPr>
          </w:p>
        </w:tc>
      </w:tr>
    </w:tbl>
    <w:p w:rsidR="002C5FB7" w:rsidRPr="00C67A7E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C67A7E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C5FB7" w:rsidRPr="00C67A7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C67A7E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6B55FB" w:rsidRPr="00C67A7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C67A7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Pr="00C67A7E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C67A7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C67A7E">
              <w:rPr>
                <w:rFonts w:ascii="UkrainianPeterburg" w:hAnsi="UkrainianPeterburg" w:cs="Times New Roman"/>
                <w:b/>
                <w:sz w:val="24"/>
                <w:lang w:val="uk-UA" w:bidi="ar-SA"/>
              </w:rPr>
              <w:t>________________________________________________________________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квартири/офіса)</w:t>
            </w:r>
          </w:p>
          <w:p w:rsidR="002C5FB7" w:rsidRPr="00C67A7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C67A7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C67A7E" w:rsidRDefault="002C5FB7" w:rsidP="002C5FB7">
      <w:pPr>
        <w:jc w:val="center"/>
        <w:rPr>
          <w:b/>
          <w:bCs/>
          <w:lang w:val="uk-UA"/>
        </w:rPr>
      </w:pPr>
    </w:p>
    <w:p w:rsidR="002C5FB7" w:rsidRPr="00C67A7E" w:rsidRDefault="002C5FB7" w:rsidP="002C5FB7">
      <w:pPr>
        <w:rPr>
          <w:lang w:val="uk-UA"/>
        </w:rPr>
      </w:pPr>
    </w:p>
    <w:p w:rsidR="00164BF4" w:rsidRPr="00C67A7E" w:rsidRDefault="002C5FB7" w:rsidP="002C5FB7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C67A7E">
        <w:rPr>
          <w:lang w:val="uk-UA"/>
        </w:rPr>
        <w:br w:type="page"/>
      </w:r>
    </w:p>
    <w:p w:rsidR="007B618B" w:rsidRPr="00C67A7E" w:rsidRDefault="007B618B">
      <w:pPr>
        <w:rPr>
          <w:b/>
          <w:sz w:val="22"/>
          <w:szCs w:val="22"/>
          <w:lang w:val="uk-UA"/>
        </w:rPr>
      </w:pPr>
      <w:r w:rsidRPr="00C67A7E">
        <w:rPr>
          <w:b/>
          <w:sz w:val="22"/>
          <w:szCs w:val="22"/>
          <w:lang w:val="uk-UA"/>
        </w:rPr>
        <w:lastRenderedPageBreak/>
        <w:t xml:space="preserve">Таблиця 1000 </w:t>
      </w:r>
      <w:r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7B618B" w:rsidRPr="00DE7A7A" w:rsidTr="00910CA5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7B618B" w:rsidRPr="00C67A7E" w:rsidRDefault="007B618B" w:rsidP="004E150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5388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7B618B" w:rsidRPr="00C67A7E" w:rsidTr="00910CA5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C67A7E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C67A7E">
              <w:rPr>
                <w:bCs w:val="0"/>
                <w:sz w:val="16"/>
                <w:szCs w:val="16"/>
              </w:rPr>
              <w:t>ІІ</w:t>
            </w: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910CA5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910CA5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910CA5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910CA5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0CA5" w:rsidRPr="00C67A7E" w:rsidRDefault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910CA5" w:rsidRPr="00C67A7E" w:rsidTr="00910CA5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 w:rsidP="00910CA5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обласним, міським та іншим органам </w:t>
            </w:r>
          </w:p>
          <w:p w:rsidR="00910CA5" w:rsidRPr="00C67A7E" w:rsidRDefault="00910CA5" w:rsidP="00910CA5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виконавчої влади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CA5" w:rsidRPr="00C67A7E" w:rsidRDefault="00910CA5" w:rsidP="00910CA5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 w:rsidP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 w:rsidP="00910CA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 w:rsidP="00910CA5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A5" w:rsidRPr="00C67A7E" w:rsidRDefault="00910CA5" w:rsidP="00910CA5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0CA5" w:rsidRPr="00C67A7E" w:rsidRDefault="00910CA5" w:rsidP="00910CA5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</w:tbl>
    <w:p w:rsidR="007B618B" w:rsidRPr="00C67A7E" w:rsidRDefault="007B618B">
      <w:pPr>
        <w:rPr>
          <w:b/>
          <w:bCs/>
          <w:sz w:val="22"/>
          <w:szCs w:val="22"/>
          <w:lang w:val="uk-UA"/>
        </w:rPr>
      </w:pPr>
      <w:r w:rsidRPr="00C67A7E">
        <w:rPr>
          <w:b/>
          <w:bCs/>
          <w:sz w:val="22"/>
          <w:szCs w:val="22"/>
          <w:lang w:val="uk-UA"/>
        </w:rPr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2"/>
        <w:gridCol w:w="634"/>
        <w:gridCol w:w="898"/>
        <w:gridCol w:w="1800"/>
        <w:gridCol w:w="900"/>
        <w:gridCol w:w="954"/>
      </w:tblGrid>
      <w:tr w:rsidR="007B618B" w:rsidRPr="00DE7A7A" w:rsidTr="00DE7A7A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18B" w:rsidRPr="00C67A7E" w:rsidRDefault="007B618B" w:rsidP="003424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18B" w:rsidRPr="00C67A7E" w:rsidRDefault="007B618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73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4B5DA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7B618B" w:rsidRPr="00C67A7E" w:rsidTr="00DE7A7A">
        <w:trPr>
          <w:cantSplit/>
          <w:trHeight w:val="4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ІІ</w:t>
            </w: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1.Середній медичний персонал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</w:t>
            </w:r>
          </w:p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фельдшери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акушерки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медичні сестри в усіх закладах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лаборанти (фельдшери-лаборанти)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зубні техніки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рентгенолаборанти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медичні статистики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5. Із загальної кількості медичних сестер (рядок 5) – медичні сестри загальної практики – сімейної медицини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 w:rsidTr="00DE7A7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114" w:rsidRPr="00C67A7E" w:rsidRDefault="009C5114" w:rsidP="001E2A8D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6. Спеціалісти з вищою немедичною освітою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</w:tbl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C67A7E">
        <w:rPr>
          <w:sz w:val="22"/>
          <w:szCs w:val="22"/>
        </w:rPr>
        <w:t>Таблиця 1003</w:t>
      </w:r>
    </w:p>
    <w:p w:rsidR="007B618B" w:rsidRPr="00C67A7E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лікарів (табл.</w:t>
      </w:r>
      <w:r w:rsidR="00D63C82" w:rsidRPr="00C67A7E">
        <w:rPr>
          <w:sz w:val="22"/>
          <w:szCs w:val="22"/>
          <w:lang w:val="uk-UA"/>
        </w:rPr>
        <w:t xml:space="preserve"> </w:t>
      </w:r>
      <w:r w:rsidRPr="00C67A7E">
        <w:rPr>
          <w:sz w:val="22"/>
          <w:szCs w:val="22"/>
          <w:lang w:val="uk-UA"/>
        </w:rPr>
        <w:t>1000, рядок 1, графа 1)  осіб пенсійного віку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="009C51C9"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;</w:t>
      </w:r>
    </w:p>
    <w:p w:rsidR="007B618B" w:rsidRPr="00C67A7E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лікарів (табл. 1000, рядок 1, графа 1)  працюють у сільській місцевості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.</w:t>
      </w: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C67A7E">
        <w:rPr>
          <w:sz w:val="22"/>
          <w:szCs w:val="22"/>
        </w:rPr>
        <w:t>Таблиця 1004</w:t>
      </w:r>
    </w:p>
    <w:p w:rsidR="007B618B" w:rsidRPr="00C67A7E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;</w:t>
      </w:r>
    </w:p>
    <w:p w:rsidR="007B618B" w:rsidRPr="00C67A7E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bookmarkStart w:id="0" w:name="_GoBack"/>
      <w:r w:rsidRPr="00C67A7E">
        <w:rPr>
          <w:sz w:val="22"/>
          <w:szCs w:val="22"/>
          <w:lang w:val="uk-UA"/>
        </w:rPr>
        <w:t>Із загальної кількості середнього медперсоналу (табл. 1001, рядок 1, графа 1) працюють у сільській місцевості</w:t>
      </w:r>
      <w:r w:rsidR="00D63C82" w:rsidRPr="00C67A7E">
        <w:rPr>
          <w:sz w:val="22"/>
          <w:szCs w:val="22"/>
          <w:lang w:val="uk-UA"/>
        </w:rPr>
        <w:t> </w:t>
      </w:r>
      <w:r w:rsidR="009C51C9"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.</w:t>
      </w:r>
    </w:p>
    <w:bookmarkEnd w:id="0"/>
    <w:p w:rsidR="007B618B" w:rsidRDefault="007B618B">
      <w:pPr>
        <w:rPr>
          <w:sz w:val="22"/>
          <w:szCs w:val="22"/>
          <w:lang w:val="uk-UA"/>
        </w:rPr>
      </w:pPr>
    </w:p>
    <w:p w:rsidR="0079693E" w:rsidRDefault="0079693E">
      <w:pPr>
        <w:rPr>
          <w:sz w:val="22"/>
          <w:szCs w:val="22"/>
          <w:lang w:val="uk-UA"/>
        </w:rPr>
      </w:pPr>
    </w:p>
    <w:p w:rsidR="0079693E" w:rsidRPr="00C67A7E" w:rsidRDefault="0079693E">
      <w:pPr>
        <w:rPr>
          <w:sz w:val="22"/>
          <w:szCs w:val="22"/>
          <w:lang w:val="uk-UA"/>
        </w:rPr>
      </w:pPr>
    </w:p>
    <w:p w:rsidR="007B618B" w:rsidRPr="00C67A7E" w:rsidRDefault="00C67A7E">
      <w:pPr>
        <w:pStyle w:val="a5"/>
        <w:jc w:val="both"/>
        <w:rPr>
          <w:rFonts w:ascii="Times New Roman" w:hAnsi="Times New Roman"/>
          <w:b/>
          <w:bCs/>
          <w:lang w:val="uk-UA"/>
        </w:rPr>
      </w:pPr>
      <w:r w:rsidRPr="00C67A7E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5080" t="13970" r="13335" b="508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E1348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xN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LIt&#10;zE0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>Дата</w: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7B618B" w:rsidRPr="00C67A7E" w:rsidRDefault="00C67A7E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C67A7E">
        <w:rPr>
          <w:rFonts w:ascii="Times New Roman" w:hAnsi="Times New Roman"/>
          <w:noProof/>
          <w:sz w:val="16"/>
          <w:szCs w:val="16"/>
          <w:lang w:val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13335</wp:posOffset>
                </wp:positionV>
                <wp:extent cx="1609725" cy="0"/>
                <wp:effectExtent l="5080" t="5080" r="13970" b="1397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5AF60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.05pt" to="513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"/>
            </w:pict>
          </mc:Fallback>
        </mc:AlternateContent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C67A7E" w:rsidRDefault="007B618B">
      <w:pPr>
        <w:jc w:val="center"/>
        <w:rPr>
          <w:b/>
          <w:lang w:val="uk-UA"/>
        </w:rPr>
      </w:pPr>
    </w:p>
    <w:p w:rsidR="007B618B" w:rsidRPr="00C67A7E" w:rsidRDefault="007B618B">
      <w:pPr>
        <w:jc w:val="center"/>
        <w:rPr>
          <w:b/>
          <w:lang w:val="uk-UA"/>
        </w:rPr>
      </w:pPr>
      <w:r w:rsidRPr="00C67A7E">
        <w:rPr>
          <w:b/>
          <w:lang w:val="uk-UA"/>
        </w:rPr>
        <w:t>М.П.</w:t>
      </w:r>
    </w:p>
    <w:p w:rsidR="007B618B" w:rsidRPr="00C67A7E" w:rsidRDefault="007B618B">
      <w:pPr>
        <w:pStyle w:val="a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B618B" w:rsidRPr="00C67A7E" w:rsidRDefault="00910CA5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 w:rsidRPr="00C67A7E">
        <w:rPr>
          <w:b/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3881120</wp:posOffset>
                </wp:positionH>
                <wp:positionV relativeFrom="paragraph">
                  <wp:posOffset>161290</wp:posOffset>
                </wp:positionV>
                <wp:extent cx="264033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03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74E9A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6pt,12.7pt" to="513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"/>
            </w:pict>
          </mc:Fallback>
        </mc:AlternateConten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487B14" w:rsidRPr="00C67A7E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</w:p>
    <w:p w:rsidR="007B618B" w:rsidRPr="00C67A7E" w:rsidRDefault="00C67A7E">
      <w:pPr>
        <w:jc w:val="both"/>
        <w:rPr>
          <w:sz w:val="16"/>
          <w:szCs w:val="16"/>
          <w:lang w:val="uk-UA"/>
        </w:rPr>
      </w:pPr>
      <w:r w:rsidRPr="00C67A7E">
        <w:rPr>
          <w:b/>
          <w:noProof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2700" t="5080" r="6350" b="1397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C07A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w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LKCsJ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7B618B" w:rsidRPr="00C67A7E">
        <w:rPr>
          <w:b/>
          <w:noProof/>
          <w:lang w:val="uk-UA"/>
        </w:rPr>
        <w:tab/>
      </w:r>
      <w:r w:rsidR="007B618B" w:rsidRPr="00C67A7E">
        <w:rPr>
          <w:lang w:val="uk-UA"/>
        </w:rPr>
        <w:tab/>
      </w:r>
      <w:r w:rsidR="007B618B" w:rsidRPr="00C67A7E">
        <w:rPr>
          <w:sz w:val="16"/>
          <w:szCs w:val="16"/>
          <w:lang w:val="uk-UA"/>
        </w:rPr>
        <w:t>(прізвище, ім’я, по батькові, номер телефону)</w:t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  <w:t>(прізвище, ім’я, по батькові)</w:t>
      </w:r>
    </w:p>
    <w:sectPr w:rsidR="007B618B" w:rsidRPr="00C67A7E" w:rsidSect="002C5FB7">
      <w:headerReference w:type="default" r:id="rId8"/>
      <w:footerReference w:type="even" r:id="rId9"/>
      <w:footerReference w:type="default" r:id="rId10"/>
      <w:pgSz w:w="11907" w:h="16840" w:code="9"/>
      <w:pgMar w:top="720" w:right="851" w:bottom="357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08C" w:rsidRDefault="006D008C">
      <w:r>
        <w:separator/>
      </w:r>
    </w:p>
  </w:endnote>
  <w:endnote w:type="continuationSeparator" w:id="0">
    <w:p w:rsidR="006D008C" w:rsidRDefault="006D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618B" w:rsidRDefault="007B61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4F70">
      <w:rPr>
        <w:rStyle w:val="a8"/>
        <w:noProof/>
      </w:rPr>
      <w:t>4</w:t>
    </w:r>
    <w:r>
      <w:rPr>
        <w:rStyle w:val="a8"/>
      </w:rPr>
      <w:fldChar w:fldCharType="end"/>
    </w:r>
  </w:p>
  <w:p w:rsidR="007B618B" w:rsidRDefault="007B618B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08C" w:rsidRDefault="006D008C">
      <w:r>
        <w:separator/>
      </w:r>
    </w:p>
  </w:footnote>
  <w:footnote w:type="continuationSeparator" w:id="0">
    <w:p w:rsidR="006D008C" w:rsidRDefault="006D0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7E"/>
    <w:rsid w:val="000070A6"/>
    <w:rsid w:val="00013484"/>
    <w:rsid w:val="00051392"/>
    <w:rsid w:val="00080A61"/>
    <w:rsid w:val="000B2C92"/>
    <w:rsid w:val="000B57D0"/>
    <w:rsid w:val="000E29F4"/>
    <w:rsid w:val="000E3D48"/>
    <w:rsid w:val="001170B3"/>
    <w:rsid w:val="00164BF4"/>
    <w:rsid w:val="00172492"/>
    <w:rsid w:val="001D7B8F"/>
    <w:rsid w:val="001E2A8D"/>
    <w:rsid w:val="0020113C"/>
    <w:rsid w:val="002122FB"/>
    <w:rsid w:val="00227BA5"/>
    <w:rsid w:val="00253685"/>
    <w:rsid w:val="002833C1"/>
    <w:rsid w:val="002C5FB7"/>
    <w:rsid w:val="002E5BC0"/>
    <w:rsid w:val="003424EE"/>
    <w:rsid w:val="003D7F2E"/>
    <w:rsid w:val="003F1D6E"/>
    <w:rsid w:val="00487B14"/>
    <w:rsid w:val="004A28CF"/>
    <w:rsid w:val="004B2793"/>
    <w:rsid w:val="004B3514"/>
    <w:rsid w:val="004B5DA3"/>
    <w:rsid w:val="004E150B"/>
    <w:rsid w:val="00586D92"/>
    <w:rsid w:val="005D5DAE"/>
    <w:rsid w:val="005F6487"/>
    <w:rsid w:val="006A3D39"/>
    <w:rsid w:val="006B55FB"/>
    <w:rsid w:val="006D008C"/>
    <w:rsid w:val="00753881"/>
    <w:rsid w:val="00786905"/>
    <w:rsid w:val="0079693E"/>
    <w:rsid w:val="007A0386"/>
    <w:rsid w:val="007A1DBD"/>
    <w:rsid w:val="007B618B"/>
    <w:rsid w:val="007F1EEC"/>
    <w:rsid w:val="008369F1"/>
    <w:rsid w:val="0088379D"/>
    <w:rsid w:val="00890A32"/>
    <w:rsid w:val="008D41C0"/>
    <w:rsid w:val="008F1B21"/>
    <w:rsid w:val="00910CA5"/>
    <w:rsid w:val="00911017"/>
    <w:rsid w:val="00930F71"/>
    <w:rsid w:val="009C5114"/>
    <w:rsid w:val="009C51C9"/>
    <w:rsid w:val="00A306B2"/>
    <w:rsid w:val="00AA48E8"/>
    <w:rsid w:val="00B44F70"/>
    <w:rsid w:val="00B820F8"/>
    <w:rsid w:val="00C03B33"/>
    <w:rsid w:val="00C67A7E"/>
    <w:rsid w:val="00D10605"/>
    <w:rsid w:val="00D50FEB"/>
    <w:rsid w:val="00D63C82"/>
    <w:rsid w:val="00D90B71"/>
    <w:rsid w:val="00DB7267"/>
    <w:rsid w:val="00DD2F24"/>
    <w:rsid w:val="00DD4843"/>
    <w:rsid w:val="00DE661E"/>
    <w:rsid w:val="00DE7A7A"/>
    <w:rsid w:val="00DE7D1E"/>
    <w:rsid w:val="00E80742"/>
    <w:rsid w:val="00F279F5"/>
    <w:rsid w:val="00FC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06905-50C2-4ACF-93FA-6642E16F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both"/>
    </w:pPr>
    <w:rPr>
      <w:b/>
      <w:bCs/>
      <w:lang w:val="uk-UA"/>
    </w:rPr>
  </w:style>
  <w:style w:type="paragraph" w:customStyle="1" w:styleId="a3">
    <w:name w:val="Название"/>
    <w:basedOn w:val="a"/>
    <w:qFormat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Pr>
      <w:sz w:val="14"/>
      <w:szCs w:val="14"/>
      <w:lang w:val="uk-UA"/>
    </w:rPr>
  </w:style>
  <w:style w:type="paragraph" w:styleId="2">
    <w:name w:val="Body Text 2"/>
    <w:basedOn w:val="a"/>
    <w:pPr>
      <w:jc w:val="both"/>
    </w:pPr>
    <w:rPr>
      <w:lang w:val="uk-UA"/>
    </w:rPr>
  </w:style>
  <w:style w:type="paragraph" w:customStyle="1" w:styleId="a5">
    <w:name w:val="Îáû÷íûé"/>
    <w:pPr>
      <w:autoSpaceDE w:val="0"/>
      <w:autoSpaceDN w:val="0"/>
    </w:pPr>
    <w:rPr>
      <w:rFonts w:ascii="Kudriashov" w:hAnsi="Kudriashov" w:cs="Kudriashov"/>
      <w:lang w:bidi="ks-Dev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%20&#1045;%20&#1044;%20&#1057;%20&#1058;%20&#1040;%20&#1058;%20&#1048;\2015-2019-&#1042;&#1045;&#1056;&#1057;.-2\2019%20&#1088;\2019%20&#1088;_3.6.9%20&#1084;_&#1089;_&#1094;_&#1074;\Templates\F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D98E-D010-41A5-8547-C7A8CAE3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F17.dot</Template>
  <TotalTime>27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User</dc:creator>
  <cp:keywords/>
  <cp:lastModifiedBy>User</cp:lastModifiedBy>
  <cp:revision>5</cp:revision>
  <cp:lastPrinted>1899-12-31T22:00:00Z</cp:lastPrinted>
  <dcterms:created xsi:type="dcterms:W3CDTF">2019-08-02T07:54:00Z</dcterms:created>
  <dcterms:modified xsi:type="dcterms:W3CDTF">2019-12-10T10:07:00Z</dcterms:modified>
</cp:coreProperties>
</file>